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3B" w:rsidRPr="007C5592" w:rsidRDefault="007C183B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 xml:space="preserve">АДМИНИСТРАЦИЯ </w:t>
      </w:r>
    </w:p>
    <w:p w:rsidR="007C183B" w:rsidRPr="007C5592" w:rsidRDefault="007C183B" w:rsidP="00F06CF6">
      <w:pPr>
        <w:jc w:val="center"/>
        <w:rPr>
          <w:b/>
          <w:sz w:val="28"/>
          <w:szCs w:val="28"/>
        </w:rPr>
      </w:pPr>
      <w:r w:rsidRPr="007C5592">
        <w:rPr>
          <w:b/>
          <w:sz w:val="28"/>
          <w:szCs w:val="28"/>
        </w:rPr>
        <w:t>ПОЛТАВСКОГО СЕЛЬСКОГО ПОСЕЛЕНИЯ</w:t>
      </w:r>
    </w:p>
    <w:p w:rsidR="007C183B" w:rsidRPr="007C5592" w:rsidRDefault="007C183B" w:rsidP="00F06CF6">
      <w:pPr>
        <w:jc w:val="center"/>
        <w:rPr>
          <w:sz w:val="28"/>
          <w:szCs w:val="28"/>
        </w:rPr>
      </w:pPr>
      <w:r w:rsidRPr="007C5592">
        <w:rPr>
          <w:b/>
          <w:sz w:val="28"/>
          <w:szCs w:val="28"/>
        </w:rPr>
        <w:t>КРАСНОАРМЕЙСКОГО  РАЙОНА</w:t>
      </w:r>
    </w:p>
    <w:p w:rsidR="007C183B" w:rsidRDefault="007C183B" w:rsidP="00F06CF6">
      <w:pPr>
        <w:jc w:val="center"/>
        <w:rPr>
          <w:b/>
        </w:rPr>
      </w:pPr>
    </w:p>
    <w:p w:rsidR="007C183B" w:rsidRPr="00F06CF6" w:rsidRDefault="007C183B" w:rsidP="00F06CF6">
      <w:pPr>
        <w:pStyle w:val="Title"/>
        <w:rPr>
          <w:sz w:val="32"/>
          <w:szCs w:val="32"/>
        </w:rPr>
      </w:pPr>
      <w:r w:rsidRPr="00F06CF6">
        <w:rPr>
          <w:sz w:val="32"/>
          <w:szCs w:val="32"/>
        </w:rPr>
        <w:t xml:space="preserve">П О С Т А Н О В Л Е Н И Е </w:t>
      </w:r>
    </w:p>
    <w:p w:rsidR="007C183B" w:rsidRPr="00F06CF6" w:rsidRDefault="007C183B" w:rsidP="00F06CF6">
      <w:pPr>
        <w:pStyle w:val="Title"/>
        <w:rPr>
          <w:sz w:val="32"/>
          <w:szCs w:val="32"/>
        </w:rPr>
      </w:pPr>
    </w:p>
    <w:p w:rsidR="007C183B" w:rsidRDefault="007C183B" w:rsidP="00F06CF6">
      <w:pPr>
        <w:pStyle w:val="Title"/>
      </w:pPr>
      <w:r>
        <w:t xml:space="preserve">  </w:t>
      </w:r>
    </w:p>
    <w:p w:rsidR="007C183B" w:rsidRDefault="007C183B" w:rsidP="00F06CF6">
      <w:pPr>
        <w:pStyle w:val="BodyText"/>
      </w:pPr>
      <w:r>
        <w:t>о</w:t>
      </w:r>
      <w:r w:rsidRPr="00955552">
        <w:t>т</w:t>
      </w:r>
      <w:r>
        <w:t xml:space="preserve"> 27.03.2013</w:t>
      </w:r>
      <w:r w:rsidRPr="00955552">
        <w:t xml:space="preserve">                                                                </w:t>
      </w:r>
      <w:r>
        <w:t xml:space="preserve">                                   </w:t>
      </w:r>
      <w:r w:rsidRPr="00955552">
        <w:t xml:space="preserve"> </w:t>
      </w:r>
      <w:r>
        <w:t xml:space="preserve">  </w:t>
      </w:r>
      <w:r w:rsidRPr="00955552">
        <w:t xml:space="preserve"> №</w:t>
      </w:r>
      <w:r>
        <w:t xml:space="preserve">  240</w:t>
      </w:r>
    </w:p>
    <w:p w:rsidR="007C183B" w:rsidRPr="00080F6C" w:rsidRDefault="007C183B" w:rsidP="00F06CF6">
      <w:pPr>
        <w:pStyle w:val="BodyText"/>
        <w:rPr>
          <w:bCs/>
          <w:sz w:val="24"/>
        </w:rPr>
      </w:pPr>
      <w:r w:rsidRPr="00080F6C">
        <w:rPr>
          <w:sz w:val="24"/>
        </w:rPr>
        <w:t xml:space="preserve">                                                                 </w:t>
      </w:r>
      <w:r w:rsidRPr="00080F6C">
        <w:rPr>
          <w:bCs/>
          <w:sz w:val="24"/>
        </w:rPr>
        <w:t>станица Полтавская</w:t>
      </w:r>
    </w:p>
    <w:p w:rsidR="007C183B" w:rsidRDefault="007C183B">
      <w:pPr>
        <w:jc w:val="both"/>
        <w:rPr>
          <w:b/>
          <w:bCs/>
          <w:sz w:val="28"/>
          <w:szCs w:val="28"/>
        </w:rPr>
      </w:pPr>
    </w:p>
    <w:p w:rsidR="007C183B" w:rsidRDefault="007C183B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О внесении изменений в Устав</w:t>
      </w:r>
    </w:p>
    <w:p w:rsidR="007C183B" w:rsidRDefault="007C183B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 муниципального казённого учреждения культуры</w:t>
      </w:r>
    </w:p>
    <w:p w:rsidR="007C183B" w:rsidRDefault="007C183B" w:rsidP="00F06CF6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«Полтавский культурный центр»</w:t>
      </w:r>
    </w:p>
    <w:p w:rsidR="007C183B" w:rsidRDefault="007C183B">
      <w:pPr>
        <w:jc w:val="center"/>
        <w:rPr>
          <w:b/>
          <w:bCs/>
          <w:sz w:val="28"/>
        </w:rPr>
      </w:pPr>
    </w:p>
    <w:p w:rsidR="007C183B" w:rsidRDefault="007C183B">
      <w:pPr>
        <w:jc w:val="center"/>
        <w:rPr>
          <w:b/>
          <w:bCs/>
          <w:sz w:val="28"/>
        </w:rPr>
      </w:pPr>
    </w:p>
    <w:p w:rsidR="007C183B" w:rsidRDefault="007C183B">
      <w:pPr>
        <w:ind w:firstLine="851"/>
        <w:jc w:val="both"/>
        <w:rPr>
          <w:sz w:val="28"/>
        </w:rPr>
      </w:pPr>
      <w:r>
        <w:rPr>
          <w:sz w:val="28"/>
        </w:rPr>
        <w:t>Руководствуясь Федеральным законом от 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</w:t>
      </w:r>
      <w:r>
        <w:rPr>
          <w:sz w:val="28"/>
        </w:rPr>
        <w:t>и</w:t>
      </w:r>
      <w:r>
        <w:rPr>
          <w:sz w:val="28"/>
        </w:rPr>
        <w:t>ципальных) учреждений», с целью  приведения учредительных документов мун</w:t>
      </w:r>
      <w:r>
        <w:rPr>
          <w:sz w:val="28"/>
        </w:rPr>
        <w:t>и</w:t>
      </w:r>
      <w:r>
        <w:rPr>
          <w:sz w:val="28"/>
        </w:rPr>
        <w:t>ципального казённого  учреждение культуры «Полтавский культурный центр» в соответствие с инструкцией по делопроизводству администрации Полтавск</w:t>
      </w:r>
      <w:r>
        <w:rPr>
          <w:sz w:val="28"/>
        </w:rPr>
        <w:t>о</w:t>
      </w:r>
      <w:r>
        <w:rPr>
          <w:sz w:val="28"/>
        </w:rPr>
        <w:t>го сельского поселения администрация Полтавского сельского поселения Кра</w:t>
      </w:r>
      <w:r>
        <w:rPr>
          <w:sz w:val="28"/>
        </w:rPr>
        <w:t>с</w:t>
      </w:r>
      <w:r>
        <w:rPr>
          <w:sz w:val="28"/>
        </w:rPr>
        <w:t>ноармейского района  п о с т а н о в л я е т:</w:t>
      </w:r>
    </w:p>
    <w:p w:rsidR="007C183B" w:rsidRDefault="007C183B">
      <w:pPr>
        <w:ind w:firstLine="851"/>
        <w:jc w:val="both"/>
        <w:rPr>
          <w:sz w:val="28"/>
        </w:rPr>
      </w:pPr>
      <w:r>
        <w:rPr>
          <w:sz w:val="28"/>
        </w:rPr>
        <w:t>1. Внести  в Устав муниципального казённого учреждения культуры «Полтавский культурный центр» следующие изменения:</w:t>
      </w:r>
    </w:p>
    <w:p w:rsidR="007C183B" w:rsidRDefault="007C183B">
      <w:pPr>
        <w:ind w:firstLine="851"/>
        <w:jc w:val="both"/>
        <w:rPr>
          <w:sz w:val="28"/>
        </w:rPr>
      </w:pPr>
      <w:r>
        <w:rPr>
          <w:sz w:val="28"/>
        </w:rPr>
        <w:t>1.1 изменить  в слове «муниципальное» строчную букву «м» на загла</w:t>
      </w:r>
      <w:r>
        <w:rPr>
          <w:sz w:val="28"/>
        </w:rPr>
        <w:t>в</w:t>
      </w:r>
      <w:r>
        <w:rPr>
          <w:sz w:val="28"/>
        </w:rPr>
        <w:t xml:space="preserve">ную. </w:t>
      </w:r>
    </w:p>
    <w:p w:rsidR="007C183B" w:rsidRDefault="007C183B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923E6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2</w:t>
      </w:r>
      <w:r w:rsidRPr="00505D64">
        <w:rPr>
          <w:sz w:val="28"/>
          <w:szCs w:val="28"/>
        </w:rPr>
        <w:t>.</w:t>
      </w:r>
      <w:r>
        <w:rPr>
          <w:sz w:val="28"/>
          <w:szCs w:val="28"/>
        </w:rPr>
        <w:t xml:space="preserve"> Уполномочить выступить заявителем при государственной регистр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изменений в учредительные документы директора  МКУК «Полтавский кул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турный центр » Д.С.Слащёву.</w:t>
      </w:r>
    </w:p>
    <w:p w:rsidR="007C183B" w:rsidRDefault="007C183B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3.</w:t>
      </w:r>
      <w:r w:rsidRPr="00505D64">
        <w:rPr>
          <w:sz w:val="28"/>
          <w:szCs w:val="28"/>
        </w:rPr>
        <w:t xml:space="preserve"> </w:t>
      </w:r>
      <w:r>
        <w:rPr>
          <w:sz w:val="28"/>
          <w:szCs w:val="28"/>
        </w:rPr>
        <w:t>Общему отделу администрации Полтавского сельского поселения</w:t>
      </w:r>
    </w:p>
    <w:p w:rsidR="007C183B" w:rsidRPr="00505D64" w:rsidRDefault="007C183B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( Кузнецова)</w:t>
      </w:r>
      <w:r w:rsidRPr="00505D64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505D64">
        <w:rPr>
          <w:sz w:val="28"/>
          <w:szCs w:val="28"/>
        </w:rPr>
        <w:t xml:space="preserve">народовать </w:t>
      </w:r>
      <w:r>
        <w:rPr>
          <w:sz w:val="28"/>
          <w:szCs w:val="28"/>
        </w:rPr>
        <w:t>настоящее постановление  в установленном порядке</w:t>
      </w:r>
      <w:r w:rsidRPr="00505D64">
        <w:rPr>
          <w:sz w:val="28"/>
        </w:rPr>
        <w:t>.</w:t>
      </w:r>
    </w:p>
    <w:p w:rsidR="007C183B" w:rsidRPr="007F41CC" w:rsidRDefault="007C183B" w:rsidP="00505D64">
      <w:pPr>
        <w:pStyle w:val="BodyText2"/>
        <w:spacing w:after="0"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4</w:t>
      </w:r>
      <w:r w:rsidRPr="007F41CC">
        <w:rPr>
          <w:sz w:val="28"/>
          <w:szCs w:val="28"/>
        </w:rPr>
        <w:t xml:space="preserve">.  Контроль  за выполнением настоящего постановления </w:t>
      </w:r>
      <w:r>
        <w:rPr>
          <w:sz w:val="28"/>
          <w:szCs w:val="28"/>
        </w:rPr>
        <w:t>оставляю за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бой.</w:t>
      </w:r>
    </w:p>
    <w:p w:rsidR="007C183B" w:rsidRPr="00923E6C" w:rsidRDefault="007C183B" w:rsidP="00923E6C">
      <w:pPr>
        <w:pStyle w:val="BodyText2"/>
        <w:spacing w:line="240" w:lineRule="auto"/>
        <w:jc w:val="both"/>
        <w:rPr>
          <w:sz w:val="28"/>
          <w:szCs w:val="28"/>
        </w:rPr>
      </w:pPr>
      <w:r w:rsidRPr="007F41CC">
        <w:rPr>
          <w:sz w:val="28"/>
          <w:szCs w:val="28"/>
        </w:rPr>
        <w:t xml:space="preserve">           </w:t>
      </w:r>
      <w:r>
        <w:rPr>
          <w:sz w:val="28"/>
          <w:szCs w:val="28"/>
        </w:rPr>
        <w:t>5</w:t>
      </w:r>
      <w:r w:rsidRPr="007F41CC">
        <w:rPr>
          <w:sz w:val="28"/>
          <w:szCs w:val="28"/>
        </w:rPr>
        <w:t>.</w:t>
      </w:r>
      <w:r w:rsidRPr="00923E6C">
        <w:rPr>
          <w:sz w:val="28"/>
          <w:szCs w:val="28"/>
        </w:rPr>
        <w:t xml:space="preserve">   Настоящее </w:t>
      </w:r>
      <w:r>
        <w:rPr>
          <w:sz w:val="28"/>
          <w:szCs w:val="28"/>
        </w:rPr>
        <w:t xml:space="preserve">постановление </w:t>
      </w:r>
      <w:r w:rsidRPr="00923E6C">
        <w:rPr>
          <w:sz w:val="28"/>
          <w:szCs w:val="28"/>
        </w:rPr>
        <w:t>вступает в силу со дня его обнародования</w:t>
      </w:r>
      <w:r>
        <w:rPr>
          <w:sz w:val="28"/>
          <w:szCs w:val="28"/>
        </w:rPr>
        <w:t>.</w:t>
      </w:r>
    </w:p>
    <w:p w:rsidR="007C183B" w:rsidRDefault="007C183B" w:rsidP="00923E6C">
      <w:pPr>
        <w:pStyle w:val="BodyText2"/>
        <w:jc w:val="both"/>
      </w:pPr>
    </w:p>
    <w:p w:rsidR="007C183B" w:rsidRDefault="007C183B">
      <w:pPr>
        <w:jc w:val="both"/>
        <w:rPr>
          <w:sz w:val="28"/>
        </w:rPr>
      </w:pPr>
    </w:p>
    <w:p w:rsidR="007C183B" w:rsidRDefault="007C183B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7C183B" w:rsidRDefault="007C183B">
      <w:pPr>
        <w:jc w:val="both"/>
        <w:rPr>
          <w:sz w:val="28"/>
        </w:rPr>
      </w:pPr>
      <w:r>
        <w:rPr>
          <w:sz w:val="28"/>
        </w:rPr>
        <w:t>Полтавского сельского поселения</w:t>
      </w:r>
    </w:p>
    <w:p w:rsidR="007C183B" w:rsidRDefault="007C183B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    В.А. Побожий</w:t>
      </w:r>
    </w:p>
    <w:sectPr w:rsidR="007C183B" w:rsidSect="002A401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81A77"/>
    <w:multiLevelType w:val="hybridMultilevel"/>
    <w:tmpl w:val="B1CC5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D3E00E8"/>
    <w:multiLevelType w:val="hybridMultilevel"/>
    <w:tmpl w:val="18BC53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35E7"/>
    <w:rsid w:val="00080F6C"/>
    <w:rsid w:val="000F4265"/>
    <w:rsid w:val="00132F81"/>
    <w:rsid w:val="001632B2"/>
    <w:rsid w:val="001D7C86"/>
    <w:rsid w:val="00212976"/>
    <w:rsid w:val="00213B25"/>
    <w:rsid w:val="002621B9"/>
    <w:rsid w:val="002A401D"/>
    <w:rsid w:val="00305FB1"/>
    <w:rsid w:val="003068F6"/>
    <w:rsid w:val="003321CF"/>
    <w:rsid w:val="00384964"/>
    <w:rsid w:val="00385F49"/>
    <w:rsid w:val="00390A22"/>
    <w:rsid w:val="003A35C3"/>
    <w:rsid w:val="003D6EE2"/>
    <w:rsid w:val="00492377"/>
    <w:rsid w:val="004C659D"/>
    <w:rsid w:val="004F3E7D"/>
    <w:rsid w:val="004F67E0"/>
    <w:rsid w:val="00505D64"/>
    <w:rsid w:val="00576FC4"/>
    <w:rsid w:val="005A7087"/>
    <w:rsid w:val="005E2C74"/>
    <w:rsid w:val="00600886"/>
    <w:rsid w:val="006462D5"/>
    <w:rsid w:val="006669EA"/>
    <w:rsid w:val="006F4E88"/>
    <w:rsid w:val="00770BFC"/>
    <w:rsid w:val="007754BB"/>
    <w:rsid w:val="00780A86"/>
    <w:rsid w:val="007B23CD"/>
    <w:rsid w:val="007B3CA9"/>
    <w:rsid w:val="007C183B"/>
    <w:rsid w:val="007C5592"/>
    <w:rsid w:val="007F2748"/>
    <w:rsid w:val="007F41CC"/>
    <w:rsid w:val="008040A4"/>
    <w:rsid w:val="00821AE5"/>
    <w:rsid w:val="008B5EBB"/>
    <w:rsid w:val="008D458A"/>
    <w:rsid w:val="00915787"/>
    <w:rsid w:val="00923E6C"/>
    <w:rsid w:val="00955552"/>
    <w:rsid w:val="00982C8C"/>
    <w:rsid w:val="009953C9"/>
    <w:rsid w:val="009A0CC5"/>
    <w:rsid w:val="009B6A70"/>
    <w:rsid w:val="009C4E4E"/>
    <w:rsid w:val="00A055A0"/>
    <w:rsid w:val="00A75183"/>
    <w:rsid w:val="00A83584"/>
    <w:rsid w:val="00A917D0"/>
    <w:rsid w:val="00B81658"/>
    <w:rsid w:val="00C035E7"/>
    <w:rsid w:val="00C0432A"/>
    <w:rsid w:val="00CA0367"/>
    <w:rsid w:val="00CE491E"/>
    <w:rsid w:val="00CE739D"/>
    <w:rsid w:val="00D40462"/>
    <w:rsid w:val="00D42AC2"/>
    <w:rsid w:val="00D818A2"/>
    <w:rsid w:val="00DA6475"/>
    <w:rsid w:val="00DB0AEF"/>
    <w:rsid w:val="00DE1FE7"/>
    <w:rsid w:val="00E00C54"/>
    <w:rsid w:val="00E066FC"/>
    <w:rsid w:val="00E933A8"/>
    <w:rsid w:val="00EE54EB"/>
    <w:rsid w:val="00EE6C60"/>
    <w:rsid w:val="00F0231B"/>
    <w:rsid w:val="00F06CF6"/>
    <w:rsid w:val="00F078C3"/>
    <w:rsid w:val="00F13253"/>
    <w:rsid w:val="00F27C03"/>
    <w:rsid w:val="00F30458"/>
    <w:rsid w:val="00FA1F38"/>
    <w:rsid w:val="00FA3871"/>
    <w:rsid w:val="00FC3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5C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A35C3"/>
    <w:pPr>
      <w:keepNext/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A35C3"/>
    <w:pPr>
      <w:keepNext/>
      <w:jc w:val="both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35C3"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A35C3"/>
    <w:pPr>
      <w:keepNext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A35C3"/>
    <w:pPr>
      <w:keepNext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A35C3"/>
    <w:pPr>
      <w:keepNext/>
      <w:ind w:left="5220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A35C3"/>
    <w:pPr>
      <w:keepNext/>
      <w:tabs>
        <w:tab w:val="left" w:pos="9360"/>
        <w:tab w:val="right" w:pos="11057"/>
      </w:tabs>
      <w:jc w:val="center"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5FB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05FB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05FB1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05FB1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305FB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305FB1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05FB1"/>
    <w:rPr>
      <w:rFonts w:ascii="Calibri" w:hAnsi="Calibri"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A35C3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305FB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A35C3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5FB1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A35C3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05FB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3A35C3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A35C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3A35C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A35C3"/>
    <w:pPr>
      <w:ind w:right="-1" w:firstLine="1134"/>
      <w:jc w:val="both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05FB1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754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7754BB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923E6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05FB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2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267</Words>
  <Characters>1524</Characters>
  <Application>Microsoft Office Outlook</Application>
  <DocSecurity>0</DocSecurity>
  <Lines>0</Lines>
  <Paragraphs>0</Paragraphs>
  <ScaleCrop>false</ScaleCrop>
  <Company>poltpos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5</cp:revision>
  <cp:lastPrinted>2013-03-28T12:06:00Z</cp:lastPrinted>
  <dcterms:created xsi:type="dcterms:W3CDTF">2013-03-28T05:25:00Z</dcterms:created>
  <dcterms:modified xsi:type="dcterms:W3CDTF">2013-03-28T12:07:00Z</dcterms:modified>
</cp:coreProperties>
</file>